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B15DA2" w14:textId="53C4ADFB" w:rsidR="00840E00" w:rsidRPr="00535962" w:rsidRDefault="00F37577" w:rsidP="00840E00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Content>
                                    <w:r w:rsidRPr="00F37577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SUPBANCO-CCC-CP-2022-0016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2B15DA2" w14:textId="53C4ADFB" w:rsidR="00840E00" w:rsidRPr="00535962" w:rsidRDefault="00F37577" w:rsidP="00840E00">
                          <w:pPr>
                            <w:jc w:val="center"/>
                          </w:pPr>
                          <w:sdt>
                            <w:sdtPr>
                              <w:rPr>
                                <w:rFonts w:ascii="Arial Bold" w:hAnsi="Arial Bold"/>
                                <w:b/>
                                <w:caps/>
                                <w:spacing w:val="-20"/>
                                <w:sz w:val="2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Content>
                              <w:r w:rsidRPr="00F37577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SUPBANCO-CCC-CP-2022-0016</w:t>
                              </w:r>
                            </w:sdtContent>
                          </w:sdt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F3757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F3757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F3757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F3757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F3757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F3757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37577">
                              <w:fldChar w:fldCharType="begin"/>
                            </w:r>
                            <w:r w:rsidR="00F37577">
                              <w:instrText xml:space="preserve"> NUMPAGES   \* MERGEFORMAT </w:instrText>
                            </w:r>
                            <w:r w:rsidR="00F37577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3757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37577">
                        <w:fldChar w:fldCharType="begin"/>
                      </w:r>
                      <w:r w:rsidR="00F37577">
                        <w:instrText xml:space="preserve"> NUMPAGES   \* MERGEFORMAT </w:instrText>
                      </w:r>
                      <w:r w:rsidR="00F37577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3757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6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A7E5A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37577"/>
    <w:rsid w:val="00F4086F"/>
    <w:rsid w:val="00F50CCE"/>
    <w:rsid w:val="00F53753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14</cp:revision>
  <cp:lastPrinted>2011-03-04T19:05:00Z</cp:lastPrinted>
  <dcterms:created xsi:type="dcterms:W3CDTF">2014-01-02T13:42:00Z</dcterms:created>
  <dcterms:modified xsi:type="dcterms:W3CDTF">2022-09-08T12:57:00Z</dcterms:modified>
</cp:coreProperties>
</file>